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3AA" w:rsidRDefault="005343AA" w:rsidP="005343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Hugh JOHN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343AA" w:rsidRDefault="005343AA" w:rsidP="005343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Kingston upon Thames, Surrey. Shoe maker.</w:t>
      </w:r>
    </w:p>
    <w:p w:rsidR="005343AA" w:rsidRDefault="005343AA" w:rsidP="005343AA">
      <w:pPr>
        <w:rPr>
          <w:rFonts w:ascii="Times New Roman" w:hAnsi="Times New Roman" w:cs="Times New Roman"/>
        </w:rPr>
      </w:pPr>
    </w:p>
    <w:p w:rsidR="005343AA" w:rsidRDefault="005343AA" w:rsidP="005343AA">
      <w:pPr>
        <w:rPr>
          <w:rFonts w:ascii="Times New Roman" w:hAnsi="Times New Roman" w:cs="Times New Roman"/>
        </w:rPr>
      </w:pPr>
    </w:p>
    <w:p w:rsidR="005343AA" w:rsidRDefault="005343AA" w:rsidP="005343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Buknell</w:t>
      </w:r>
      <w:proofErr w:type="spellEnd"/>
      <w:r>
        <w:rPr>
          <w:rFonts w:ascii="Times New Roman" w:hAnsi="Times New Roman" w:cs="Times New Roman"/>
        </w:rPr>
        <w:t xml:space="preserve"> of New Windsor, Berkshire(q.v.), brought a plaint of debt</w:t>
      </w:r>
    </w:p>
    <w:p w:rsidR="005343AA" w:rsidRDefault="005343AA" w:rsidP="005343AA">
      <w:pPr>
        <w:ind w:left="1440"/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</w:rPr>
        <w:t xml:space="preserve">against him, </w:t>
      </w: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Richard Wolfe of Dunwich, Suffolk(q.v.), and Henry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Watbroke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of Staines, Middlesex(q.v.).</w:t>
      </w:r>
    </w:p>
    <w:p w:rsidR="005343AA" w:rsidRDefault="005343AA" w:rsidP="005343AA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5343AA" w:rsidRDefault="005343AA" w:rsidP="005343AA">
      <w:pPr>
        <w:rPr>
          <w:rFonts w:ascii="Times New Roman" w:hAnsi="Times New Roman" w:cs="Times New Roman"/>
        </w:rPr>
      </w:pPr>
    </w:p>
    <w:p w:rsidR="005343AA" w:rsidRDefault="005343AA" w:rsidP="005343AA">
      <w:pPr>
        <w:rPr>
          <w:rFonts w:ascii="Times New Roman" w:hAnsi="Times New Roman" w:cs="Times New Roman"/>
        </w:rPr>
      </w:pPr>
    </w:p>
    <w:p w:rsidR="005343AA" w:rsidRDefault="005343AA" w:rsidP="005343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May 2017</w:t>
      </w:r>
    </w:p>
    <w:p w:rsidR="006B2F86" w:rsidRPr="00E71FC3" w:rsidRDefault="005343A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3AA" w:rsidRDefault="005343AA" w:rsidP="00E71FC3">
      <w:r>
        <w:separator/>
      </w:r>
    </w:p>
  </w:endnote>
  <w:endnote w:type="continuationSeparator" w:id="0">
    <w:p w:rsidR="005343AA" w:rsidRDefault="005343A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3AA" w:rsidRDefault="005343AA" w:rsidP="00E71FC3">
      <w:r>
        <w:separator/>
      </w:r>
    </w:p>
  </w:footnote>
  <w:footnote w:type="continuationSeparator" w:id="0">
    <w:p w:rsidR="005343AA" w:rsidRDefault="005343A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3AA"/>
    <w:rsid w:val="001A7C09"/>
    <w:rsid w:val="005343A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2E76EC-47F9-4C99-87C0-F65779732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343A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343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2017-05-08T21:20:00Z</dcterms:created>
  <dcterms:modified xsi:type="dcterms:W3CDTF">2017-05-08T21:21:00Z</dcterms:modified>
</cp:coreProperties>
</file>